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5C34" w:rsidRDefault="003E5C34" w:rsidP="00743B17">
      <w:pPr>
        <w:widowControl w:val="0"/>
        <w:tabs>
          <w:tab w:val="left" w:pos="4300"/>
          <w:tab w:val="left" w:pos="5200"/>
        </w:tabs>
        <w:spacing w:before="17"/>
        <w:ind w:right="-1"/>
        <w:jc w:val="center"/>
        <w:rPr>
          <w:b/>
          <w:bCs/>
          <w:sz w:val="37"/>
          <w:szCs w:val="37"/>
        </w:rPr>
      </w:pPr>
      <w:r w:rsidRPr="005841B2">
        <w:rPr>
          <w:noProof/>
          <w:lang w:eastAsia="it-IT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magine 3" o:spid="_x0000_i1025" type="#_x0000_t75" alt="dettaglio-albo-pretorio" style="width:111.75pt;height:146.25pt;visibility:visible">
            <v:imagedata r:id="rId4" o:title=""/>
          </v:shape>
        </w:pict>
      </w:r>
    </w:p>
    <w:p w:rsidR="003E5C34" w:rsidRDefault="003E5C34" w:rsidP="00743B17">
      <w:pPr>
        <w:widowControl w:val="0"/>
        <w:spacing w:before="2" w:line="220" w:lineRule="exact"/>
      </w:pPr>
    </w:p>
    <w:p w:rsidR="003E5C34" w:rsidRPr="00A30047" w:rsidRDefault="003E5C34" w:rsidP="00743B17">
      <w:pPr>
        <w:widowControl w:val="0"/>
        <w:tabs>
          <w:tab w:val="left" w:pos="4300"/>
          <w:tab w:val="left" w:pos="5200"/>
        </w:tabs>
        <w:spacing w:before="17"/>
        <w:ind w:right="-1"/>
        <w:jc w:val="center"/>
        <w:rPr>
          <w:rFonts w:ascii="Verdana" w:hAnsi="Verdana"/>
          <w:b/>
          <w:bCs/>
          <w:sz w:val="40"/>
          <w:szCs w:val="40"/>
        </w:rPr>
      </w:pPr>
      <w:r w:rsidRPr="00A30047">
        <w:rPr>
          <w:rFonts w:ascii="Verdana" w:hAnsi="Verdana"/>
          <w:b/>
          <w:bCs/>
          <w:sz w:val="40"/>
          <w:szCs w:val="40"/>
        </w:rPr>
        <w:t xml:space="preserve">COMUNE DI </w:t>
      </w:r>
      <w:r>
        <w:rPr>
          <w:rFonts w:ascii="Verdana" w:hAnsi="Verdana"/>
          <w:b/>
          <w:bCs/>
          <w:sz w:val="40"/>
          <w:szCs w:val="40"/>
        </w:rPr>
        <w:t>POGGIO A CAIANO</w:t>
      </w:r>
    </w:p>
    <w:p w:rsidR="003E5C34" w:rsidRDefault="003E5C34" w:rsidP="00743B17">
      <w:pPr>
        <w:spacing w:after="0" w:line="360" w:lineRule="auto"/>
        <w:ind w:right="426"/>
        <w:contextualSpacing/>
        <w:jc w:val="center"/>
        <w:rPr>
          <w:rFonts w:cs="Browallia New"/>
          <w:szCs w:val="24"/>
          <w:lang w:bidi="th-TH"/>
        </w:rPr>
      </w:pPr>
      <w:r w:rsidRPr="005841B2">
        <w:rPr>
          <w:noProof/>
          <w:lang w:eastAsia="it-IT"/>
        </w:rPr>
        <w:pict>
          <v:shape id="Immagine 6" o:spid="_x0000_i1026" type="#_x0000_t75" style="width:405.75pt;height:273.7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">
            <v:imagedata r:id="rId5" o:title=""/>
            <o:lock v:ext="edit" aspectratio="f"/>
          </v:shape>
        </w:pict>
      </w:r>
    </w:p>
    <w:p w:rsidR="003E5C34" w:rsidRDefault="003E5C34" w:rsidP="00743B17">
      <w:pPr>
        <w:jc w:val="center"/>
        <w:rPr>
          <w:sz w:val="24"/>
          <w:szCs w:val="24"/>
        </w:rPr>
      </w:pPr>
      <w:r>
        <w:rPr>
          <w:noProof/>
          <w:lang w:eastAsia="it-IT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Casella di testo 1" o:spid="_x0000_s1026" type="#_x0000_t202" style="position:absolute;left:0;text-align:left;margin-left:12.65pt;margin-top:612.15pt;width:457.8pt;height:65.25pt;z-index:251658240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" o:allowoverlap="f" filled="f" stroked="f" strokeweight=".5pt">
            <v:textbox inset="0,0,0,0">
              <w:txbxContent>
                <w:p w:rsidR="003E5C34" w:rsidRDefault="003E5C34" w:rsidP="00743B17">
                  <w:pPr>
                    <w:spacing w:after="0" w:line="360" w:lineRule="auto"/>
                    <w:ind w:right="426"/>
                    <w:contextualSpacing/>
                    <w:jc w:val="center"/>
                    <w:rPr>
                      <w:rFonts w:cs="Browallia New"/>
                      <w:b/>
                      <w:sz w:val="36"/>
                      <w:szCs w:val="36"/>
                      <w:lang w:bidi="th-TH"/>
                    </w:rPr>
                  </w:pPr>
                  <w:r>
                    <w:rPr>
                      <w:rFonts w:cs="Browallia New"/>
                      <w:b/>
                      <w:sz w:val="36"/>
                      <w:szCs w:val="36"/>
                      <w:lang w:bidi="th-TH"/>
                    </w:rPr>
                    <w:t>Allegato 7</w:t>
                  </w:r>
                </w:p>
                <w:p w:rsidR="003E5C34" w:rsidRPr="00674751" w:rsidRDefault="003E5C34" w:rsidP="00743B17">
                  <w:pPr>
                    <w:spacing w:after="0" w:line="360" w:lineRule="auto"/>
                    <w:ind w:right="426"/>
                    <w:contextualSpacing/>
                    <w:jc w:val="center"/>
                    <w:rPr>
                      <w:rFonts w:cs="Browallia New"/>
                      <w:b/>
                      <w:color w:val="FF0000"/>
                      <w:sz w:val="48"/>
                      <w:szCs w:val="48"/>
                      <w:lang w:bidi="th-TH"/>
                    </w:rPr>
                  </w:pPr>
                  <w:r>
                    <w:rPr>
                      <w:rFonts w:cs="Browallia New"/>
                      <w:b/>
                      <w:color w:val="FF0000"/>
                      <w:sz w:val="48"/>
                      <w:szCs w:val="48"/>
                      <w:lang w:bidi="th-TH"/>
                    </w:rPr>
                    <w:t>Componenti e Strutture Operative</w:t>
                  </w:r>
                </w:p>
              </w:txbxContent>
            </v:textbox>
            <w10:wrap type="square" anchorx="margin" anchory="margin"/>
          </v:shape>
        </w:pict>
      </w:r>
    </w:p>
    <w:p w:rsidR="003E5C34" w:rsidRPr="00C20770" w:rsidRDefault="003E5C34" w:rsidP="00743B17">
      <w:pPr>
        <w:jc w:val="center"/>
        <w:rPr>
          <w:sz w:val="44"/>
          <w:szCs w:val="44"/>
        </w:rPr>
      </w:pPr>
    </w:p>
    <w:p w:rsidR="003E5C34" w:rsidRDefault="003E5C34" w:rsidP="005E2C73">
      <w:pPr>
        <w:jc w:val="center"/>
        <w:rPr>
          <w:b/>
          <w:sz w:val="32"/>
          <w:szCs w:val="32"/>
        </w:rPr>
      </w:pPr>
    </w:p>
    <w:p w:rsidR="003E5C34" w:rsidRDefault="003E5C34">
      <w:pPr>
        <w:suppressAutoHyphens w:val="0"/>
        <w:spacing w:after="0" w:line="240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3E5C34" w:rsidRDefault="003E5C34" w:rsidP="005E2C73">
      <w:pPr>
        <w:jc w:val="center"/>
        <w:rPr>
          <w:b/>
          <w:sz w:val="32"/>
          <w:szCs w:val="32"/>
        </w:rPr>
      </w:pPr>
    </w:p>
    <w:p w:rsidR="003E5C34" w:rsidRPr="005E2C73" w:rsidRDefault="003E5C34" w:rsidP="005E2C73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COMPONENTI E STRUTTURE OPERATIVE </w:t>
      </w:r>
    </w:p>
    <w:tbl>
      <w:tblPr>
        <w:tblW w:w="9430" w:type="dxa"/>
        <w:tblInd w:w="70" w:type="dxa"/>
        <w:tblLayout w:type="fixed"/>
        <w:tblCellMar>
          <w:left w:w="70" w:type="dxa"/>
          <w:right w:w="70" w:type="dxa"/>
        </w:tblCellMar>
        <w:tblLook w:val="00A0"/>
      </w:tblPr>
      <w:tblGrid>
        <w:gridCol w:w="2335"/>
        <w:gridCol w:w="1985"/>
        <w:gridCol w:w="2662"/>
        <w:gridCol w:w="2448"/>
      </w:tblGrid>
      <w:tr w:rsidR="003E5C34" w:rsidRPr="00873C50" w:rsidTr="00716F4D">
        <w:trPr>
          <w:trHeight w:val="504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Default="003E5C34" w:rsidP="00B147FE">
            <w:pPr>
              <w:widowControl w:val="0"/>
              <w:spacing w:after="0" w:line="264" w:lineRule="auto"/>
              <w:jc w:val="both"/>
              <w:rPr>
                <w:rFonts w:cs="Garamond"/>
                <w:b/>
                <w:spacing w:val="-5"/>
                <w:sz w:val="20"/>
                <w:szCs w:val="20"/>
              </w:rPr>
            </w:pPr>
            <w:r w:rsidRPr="00873C50">
              <w:rPr>
                <w:rFonts w:cs="Garamond"/>
                <w:b/>
                <w:spacing w:val="-5"/>
                <w:sz w:val="20"/>
                <w:szCs w:val="20"/>
              </w:rPr>
              <w:t>Struttura operativa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5C34" w:rsidRPr="00873C50" w:rsidRDefault="003E5C34" w:rsidP="00B147FE">
            <w:pPr>
              <w:widowControl w:val="0"/>
              <w:spacing w:after="0" w:line="264" w:lineRule="auto"/>
              <w:jc w:val="both"/>
              <w:rPr>
                <w:rFonts w:cs="Garamond"/>
                <w:b/>
                <w:spacing w:val="-5"/>
                <w:sz w:val="20"/>
                <w:szCs w:val="20"/>
              </w:rPr>
            </w:pPr>
            <w:r w:rsidRPr="00873C50">
              <w:rPr>
                <w:rFonts w:cs="Garamond"/>
                <w:b/>
                <w:spacing w:val="-5"/>
                <w:sz w:val="20"/>
                <w:szCs w:val="20"/>
              </w:rPr>
              <w:t>Indirizzo e coordinate GPS</w:t>
            </w:r>
          </w:p>
        </w:tc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5C34" w:rsidRDefault="003E5C34" w:rsidP="00020D74">
            <w:pPr>
              <w:widowControl w:val="0"/>
              <w:spacing w:after="0" w:line="264" w:lineRule="auto"/>
              <w:jc w:val="center"/>
              <w:rPr>
                <w:rFonts w:cs="Garamond"/>
                <w:b/>
                <w:spacing w:val="-5"/>
                <w:sz w:val="20"/>
                <w:szCs w:val="20"/>
              </w:rPr>
            </w:pPr>
            <w:r w:rsidRPr="00873C50">
              <w:rPr>
                <w:rFonts w:cs="Garamond"/>
                <w:b/>
                <w:spacing w:val="-5"/>
                <w:sz w:val="20"/>
                <w:szCs w:val="20"/>
              </w:rPr>
              <w:t>Referente / responsabile</w:t>
            </w:r>
          </w:p>
        </w:tc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5C34" w:rsidRDefault="003E5C34" w:rsidP="00B147FE">
            <w:pPr>
              <w:widowControl w:val="0"/>
              <w:spacing w:after="0" w:line="264" w:lineRule="auto"/>
              <w:jc w:val="both"/>
              <w:rPr>
                <w:rFonts w:cs="Garamond"/>
                <w:b/>
                <w:spacing w:val="-5"/>
                <w:sz w:val="20"/>
                <w:szCs w:val="20"/>
              </w:rPr>
            </w:pPr>
            <w:r w:rsidRPr="00873C50">
              <w:rPr>
                <w:rFonts w:cs="Garamond"/>
                <w:b/>
                <w:spacing w:val="-5"/>
                <w:sz w:val="20"/>
                <w:szCs w:val="20"/>
              </w:rPr>
              <w:t>Recapiti telefonici e mail</w:t>
            </w:r>
          </w:p>
        </w:tc>
      </w:tr>
      <w:tr w:rsidR="003E5C34" w:rsidRPr="00873C50" w:rsidTr="00716F4D">
        <w:trPr>
          <w:trHeight w:val="504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Vigili del Fuoco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5C34" w:rsidRPr="00314D46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314D46">
              <w:rPr>
                <w:rFonts w:cs="Garamond"/>
                <w:spacing w:val="-5"/>
                <w:sz w:val="16"/>
                <w:szCs w:val="16"/>
              </w:rPr>
              <w:t>Via Paronese, 100, 59100 Prato PO</w:t>
            </w:r>
          </w:p>
          <w:p w:rsidR="003E5C34" w:rsidRPr="00314D46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>LAT.:</w:t>
            </w:r>
            <w:r>
              <w:rPr>
                <w:rFonts w:cs="Garamond"/>
                <w:spacing w:val="-5"/>
                <w:sz w:val="16"/>
                <w:szCs w:val="16"/>
              </w:rPr>
              <w:t xml:space="preserve"> 43.858376060811985</w:t>
            </w:r>
            <w:r w:rsidRPr="00314D46">
              <w:rPr>
                <w:rFonts w:cs="Garamond"/>
                <w:spacing w:val="-5"/>
                <w:sz w:val="16"/>
                <w:szCs w:val="16"/>
              </w:rPr>
              <w:t xml:space="preserve"> </w:t>
            </w:r>
          </w:p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 xml:space="preserve">LONG: </w:t>
            </w:r>
            <w:r w:rsidRPr="00314D46">
              <w:rPr>
                <w:rFonts w:cs="Garamond"/>
                <w:spacing w:val="-5"/>
                <w:sz w:val="16"/>
                <w:szCs w:val="16"/>
              </w:rPr>
              <w:t>11.06621081094542</w:t>
            </w:r>
          </w:p>
        </w:tc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020D74" w:rsidRDefault="003E5C34" w:rsidP="00020D74">
            <w:pPr>
              <w:widowControl w:val="0"/>
              <w:spacing w:after="0" w:line="264" w:lineRule="auto"/>
              <w:jc w:val="center"/>
              <w:rPr>
                <w:rFonts w:cs="Garamond"/>
                <w:spacing w:val="-5"/>
                <w:sz w:val="16"/>
                <w:szCs w:val="16"/>
              </w:rPr>
            </w:pPr>
            <w:r w:rsidRPr="00020D74">
              <w:rPr>
                <w:rFonts w:cs="Garamond"/>
                <w:spacing w:val="-5"/>
                <w:sz w:val="16"/>
                <w:szCs w:val="16"/>
              </w:rPr>
              <w:t>Comandante/Direttore</w:t>
            </w:r>
          </w:p>
        </w:tc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>
              <w:rPr>
                <w:rFonts w:cs="Garamond"/>
                <w:spacing w:val="-5"/>
                <w:sz w:val="16"/>
                <w:szCs w:val="16"/>
              </w:rPr>
              <w:t xml:space="preserve">Tel. </w:t>
            </w:r>
            <w:r w:rsidRPr="00A65128">
              <w:rPr>
                <w:rFonts w:cs="Garamond"/>
                <w:spacing w:val="-5"/>
                <w:sz w:val="16"/>
                <w:szCs w:val="16"/>
              </w:rPr>
              <w:t>0574 62781</w:t>
            </w:r>
          </w:p>
          <w:p w:rsidR="003E5C34" w:rsidRDefault="003E5C34" w:rsidP="00A65128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A65128">
              <w:rPr>
                <w:rFonts w:cs="Garamond"/>
                <w:spacing w:val="-5"/>
                <w:sz w:val="16"/>
                <w:szCs w:val="16"/>
              </w:rPr>
              <w:t>Pronto Intervento</w:t>
            </w:r>
            <w:r>
              <w:rPr>
                <w:rFonts w:cs="Garamond"/>
                <w:spacing w:val="-5"/>
                <w:sz w:val="16"/>
                <w:szCs w:val="16"/>
              </w:rPr>
              <w:t xml:space="preserve"> </w:t>
            </w:r>
            <w:r w:rsidRPr="00A65128">
              <w:rPr>
                <w:rFonts w:cs="Garamond"/>
                <w:spacing w:val="-5"/>
                <w:sz w:val="16"/>
                <w:szCs w:val="16"/>
              </w:rPr>
              <w:t>112, 115</w:t>
            </w:r>
          </w:p>
          <w:p w:rsidR="003E5C34" w:rsidRPr="00A65128" w:rsidRDefault="003E5C34" w:rsidP="00A65128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>
              <w:rPr>
                <w:rFonts w:cs="Garamond"/>
                <w:spacing w:val="-5"/>
                <w:sz w:val="16"/>
                <w:szCs w:val="16"/>
              </w:rPr>
              <w:t xml:space="preserve">Email: </w:t>
            </w:r>
            <w:r w:rsidRPr="00A65128">
              <w:rPr>
                <w:rFonts w:cs="Garamond"/>
                <w:spacing w:val="-5"/>
                <w:sz w:val="16"/>
                <w:szCs w:val="16"/>
              </w:rPr>
              <w:t>comando.prato@vigilfuoco.it</w:t>
            </w:r>
          </w:p>
        </w:tc>
      </w:tr>
      <w:tr w:rsidR="003E5C34" w:rsidRPr="008B4B88" w:rsidTr="00716F4D">
        <w:trPr>
          <w:trHeight w:val="504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Carabinieri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5C34" w:rsidRPr="00396DBB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396DBB">
              <w:rPr>
                <w:rFonts w:cs="Garamond"/>
                <w:spacing w:val="-5"/>
                <w:sz w:val="16"/>
                <w:szCs w:val="16"/>
              </w:rPr>
              <w:t>Via Italia 61 41 - 59016 Poggio a Caiano (PO)</w:t>
            </w:r>
          </w:p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>LAT.:</w:t>
            </w:r>
          </w:p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>LONG:</w:t>
            </w:r>
          </w:p>
        </w:tc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B147FE" w:rsidRDefault="003E5C34" w:rsidP="00020D74">
            <w:pPr>
              <w:widowControl w:val="0"/>
              <w:spacing w:after="0" w:line="264" w:lineRule="auto"/>
              <w:jc w:val="center"/>
              <w:rPr>
                <w:rFonts w:cs="Garamond"/>
                <w:spacing w:val="-5"/>
                <w:sz w:val="16"/>
                <w:szCs w:val="16"/>
              </w:rPr>
            </w:pPr>
            <w:r>
              <w:rPr>
                <w:rFonts w:cs="Garamond"/>
                <w:spacing w:val="-5"/>
                <w:sz w:val="16"/>
                <w:szCs w:val="16"/>
              </w:rPr>
              <w:t>Comandante dei Carabinieri di Poggio a Caiano</w:t>
            </w:r>
          </w:p>
        </w:tc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020D74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020D74">
              <w:rPr>
                <w:rFonts w:cs="Garamond"/>
                <w:spacing w:val="-5"/>
                <w:sz w:val="16"/>
                <w:szCs w:val="16"/>
              </w:rPr>
              <w:t>Tel. 055877015</w:t>
            </w:r>
          </w:p>
          <w:p w:rsidR="003E5C34" w:rsidRPr="008B4B88" w:rsidRDefault="003E5C34" w:rsidP="00B147FE">
            <w:pPr>
              <w:widowControl w:val="0"/>
              <w:spacing w:after="0" w:line="264" w:lineRule="auto"/>
              <w:rPr>
                <w:rFonts w:cs="Garamond"/>
                <w:i/>
                <w:spacing w:val="-5"/>
                <w:sz w:val="16"/>
                <w:szCs w:val="16"/>
              </w:rPr>
            </w:pPr>
            <w:r w:rsidRPr="00020D74">
              <w:rPr>
                <w:rFonts w:cs="Garamond"/>
                <w:spacing w:val="-5"/>
                <w:sz w:val="16"/>
                <w:szCs w:val="16"/>
              </w:rPr>
              <w:t xml:space="preserve">Cell. </w:t>
            </w:r>
            <w:r w:rsidRPr="008B4B88">
              <w:rPr>
                <w:rFonts w:cs="Garamond"/>
                <w:i/>
                <w:spacing w:val="-5"/>
                <w:sz w:val="16"/>
                <w:szCs w:val="16"/>
              </w:rPr>
              <w:t>Si veda applicativo  Soup-RT</w:t>
            </w:r>
          </w:p>
          <w:p w:rsidR="003E5C34" w:rsidRPr="00396DBB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  <w:lang w:val="en-GB"/>
              </w:rPr>
            </w:pPr>
            <w:r w:rsidRPr="00396DBB">
              <w:rPr>
                <w:rFonts w:cs="Garamond"/>
                <w:spacing w:val="-5"/>
                <w:sz w:val="16"/>
                <w:szCs w:val="16"/>
                <w:lang w:val="en-GB"/>
              </w:rPr>
              <w:t>Email: stpo244170@carabinieri.it</w:t>
            </w:r>
          </w:p>
        </w:tc>
      </w:tr>
      <w:tr w:rsidR="003E5C34" w:rsidRPr="00020D74" w:rsidTr="00716F4D">
        <w:trPr>
          <w:trHeight w:val="536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Questura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5C34" w:rsidRPr="00280049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280049">
              <w:rPr>
                <w:rFonts w:cs="Garamond"/>
                <w:spacing w:val="-5"/>
                <w:sz w:val="16"/>
                <w:szCs w:val="16"/>
              </w:rPr>
              <w:t>Via Migliore di Cino n.10/12 - 59100 Prato</w:t>
            </w:r>
          </w:p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>LAT.:</w:t>
            </w:r>
          </w:p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>LONG:</w:t>
            </w:r>
          </w:p>
        </w:tc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280049" w:rsidRDefault="003E5C34" w:rsidP="00020D74">
            <w:pPr>
              <w:widowControl w:val="0"/>
              <w:spacing w:after="0" w:line="264" w:lineRule="auto"/>
              <w:jc w:val="center"/>
              <w:rPr>
                <w:rFonts w:cs="Garamond"/>
                <w:spacing w:val="-5"/>
                <w:sz w:val="16"/>
                <w:szCs w:val="16"/>
              </w:rPr>
            </w:pPr>
            <w:r>
              <w:rPr>
                <w:rFonts w:cs="Garamond"/>
                <w:spacing w:val="-5"/>
                <w:sz w:val="16"/>
                <w:szCs w:val="16"/>
              </w:rPr>
              <w:t>Questore di Prato</w:t>
            </w:r>
          </w:p>
        </w:tc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A65128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  <w:lang w:val="en-GB"/>
              </w:rPr>
            </w:pPr>
            <w:r w:rsidRPr="00A65128">
              <w:rPr>
                <w:rFonts w:cs="Garamond"/>
                <w:spacing w:val="-5"/>
                <w:sz w:val="16"/>
                <w:szCs w:val="16"/>
                <w:lang w:val="en-GB"/>
              </w:rPr>
              <w:t>Tel. 0574 555602 - 0574 555211</w:t>
            </w:r>
          </w:p>
          <w:p w:rsidR="003E5C34" w:rsidRPr="00A65128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  <w:lang w:val="en-GB"/>
              </w:rPr>
            </w:pPr>
            <w:r w:rsidRPr="00A65128">
              <w:rPr>
                <w:rFonts w:cs="Garamond"/>
                <w:spacing w:val="-5"/>
                <w:sz w:val="16"/>
                <w:szCs w:val="16"/>
                <w:lang w:val="en-GB"/>
              </w:rPr>
              <w:t>Cell.</w:t>
            </w:r>
          </w:p>
          <w:p w:rsidR="003E5C34" w:rsidRPr="00A65128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  <w:lang w:val="en-GB"/>
              </w:rPr>
            </w:pPr>
            <w:r w:rsidRPr="00A65128">
              <w:rPr>
                <w:rFonts w:cs="Garamond"/>
                <w:spacing w:val="-5"/>
                <w:sz w:val="16"/>
                <w:szCs w:val="16"/>
                <w:lang w:val="en-GB"/>
              </w:rPr>
              <w:t>Email: dipps19A.00F0@pecps.poliziadistato.it</w:t>
            </w:r>
          </w:p>
        </w:tc>
      </w:tr>
      <w:tr w:rsidR="003E5C34" w:rsidRPr="00873C50" w:rsidTr="00716F4D">
        <w:trPr>
          <w:trHeight w:val="536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Guardia di Finanza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5C34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</w:p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>LAT.:</w:t>
            </w:r>
          </w:p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>LONG:</w:t>
            </w:r>
          </w:p>
        </w:tc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B147FE" w:rsidRDefault="003E5C34" w:rsidP="00020D74">
            <w:pPr>
              <w:widowControl w:val="0"/>
              <w:spacing w:after="0" w:line="264" w:lineRule="auto"/>
              <w:jc w:val="center"/>
              <w:rPr>
                <w:rFonts w:cs="Garamond"/>
                <w:spacing w:val="-5"/>
                <w:sz w:val="16"/>
                <w:szCs w:val="16"/>
              </w:rPr>
            </w:pPr>
          </w:p>
        </w:tc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</w:p>
        </w:tc>
      </w:tr>
      <w:tr w:rsidR="003E5C34" w:rsidRPr="00020D74" w:rsidTr="00716F4D">
        <w:trPr>
          <w:trHeight w:val="536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Comune sede principale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5C34" w:rsidRPr="00280049" w:rsidRDefault="003E5C34" w:rsidP="00280049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280049">
              <w:rPr>
                <w:rFonts w:cs="Garamond"/>
                <w:spacing w:val="-5"/>
                <w:sz w:val="16"/>
                <w:szCs w:val="16"/>
              </w:rPr>
              <w:t>Via Cancellieri n. 4</w:t>
            </w:r>
          </w:p>
          <w:p w:rsidR="003E5C34" w:rsidRPr="00280049" w:rsidRDefault="003E5C34" w:rsidP="00280049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280049">
              <w:rPr>
                <w:rFonts w:cs="Garamond"/>
                <w:spacing w:val="-5"/>
                <w:sz w:val="16"/>
                <w:szCs w:val="16"/>
              </w:rPr>
              <w:t>Tel.  0558701201</w:t>
            </w:r>
          </w:p>
          <w:p w:rsidR="003E5C34" w:rsidRPr="00280049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>LAT.:</w:t>
            </w:r>
            <w:r>
              <w:t xml:space="preserve"> </w:t>
            </w:r>
            <w:r w:rsidRPr="00280049">
              <w:rPr>
                <w:rFonts w:cs="Garamond"/>
                <w:spacing w:val="-5"/>
                <w:sz w:val="16"/>
                <w:szCs w:val="16"/>
              </w:rPr>
              <w:t>43.81637185254038</w:t>
            </w:r>
          </w:p>
          <w:p w:rsidR="003E5C34" w:rsidRPr="00280049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>LONG:</w:t>
            </w:r>
            <w:r>
              <w:t xml:space="preserve"> </w:t>
            </w:r>
            <w:r w:rsidRPr="00280049">
              <w:rPr>
                <w:rFonts w:cs="Garamond"/>
                <w:spacing w:val="-5"/>
                <w:sz w:val="16"/>
                <w:szCs w:val="16"/>
              </w:rPr>
              <w:t>11.05622753964986</w:t>
            </w:r>
          </w:p>
        </w:tc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B147FE" w:rsidRDefault="003E5C34" w:rsidP="00020D74">
            <w:pPr>
              <w:widowControl w:val="0"/>
              <w:spacing w:after="0" w:line="264" w:lineRule="auto"/>
              <w:jc w:val="center"/>
              <w:rPr>
                <w:rFonts w:cs="Garamond"/>
                <w:spacing w:val="-5"/>
                <w:sz w:val="16"/>
                <w:szCs w:val="16"/>
              </w:rPr>
            </w:pPr>
            <w:r>
              <w:rPr>
                <w:rFonts w:cs="Garamond"/>
                <w:spacing w:val="-5"/>
                <w:sz w:val="16"/>
                <w:szCs w:val="16"/>
              </w:rPr>
              <w:t>Sindaco</w:t>
            </w:r>
          </w:p>
        </w:tc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020D74" w:rsidRDefault="003E5C34" w:rsidP="00280049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020D74">
              <w:rPr>
                <w:rFonts w:cs="Garamond"/>
                <w:spacing w:val="-5"/>
                <w:sz w:val="16"/>
                <w:szCs w:val="16"/>
              </w:rPr>
              <w:t>Tel.: 0558701202</w:t>
            </w:r>
          </w:p>
          <w:p w:rsidR="003E5C34" w:rsidRPr="00020D74" w:rsidRDefault="003E5C34" w:rsidP="00280049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020D74">
              <w:rPr>
                <w:rFonts w:cs="Garamond"/>
                <w:spacing w:val="-5"/>
                <w:sz w:val="16"/>
                <w:szCs w:val="16"/>
              </w:rPr>
              <w:t xml:space="preserve">Cell. </w:t>
            </w:r>
            <w:r w:rsidRPr="008B4B88">
              <w:rPr>
                <w:rFonts w:cs="Garamond"/>
                <w:i/>
                <w:spacing w:val="-5"/>
                <w:sz w:val="16"/>
                <w:szCs w:val="16"/>
              </w:rPr>
              <w:t>Si veda applicativo  Soup-RT</w:t>
            </w:r>
          </w:p>
          <w:p w:rsidR="003E5C34" w:rsidRPr="00280049" w:rsidRDefault="003E5C34" w:rsidP="00280049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  <w:lang w:val="en-GB"/>
              </w:rPr>
            </w:pPr>
            <w:r w:rsidRPr="00280049">
              <w:rPr>
                <w:rFonts w:cs="Garamond"/>
                <w:spacing w:val="-5"/>
                <w:sz w:val="16"/>
                <w:szCs w:val="16"/>
                <w:lang w:val="en-GB"/>
              </w:rPr>
              <w:t>Email: r.palandri@comune.poggio-a-caiano.po.it</w:t>
            </w:r>
          </w:p>
        </w:tc>
      </w:tr>
      <w:tr w:rsidR="003E5C34" w:rsidRPr="00020D74" w:rsidTr="00716F4D">
        <w:trPr>
          <w:trHeight w:val="536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Comune sedi distaccate (eventuali)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5C34" w:rsidRPr="00280049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280049">
              <w:rPr>
                <w:rFonts w:cs="Garamond"/>
                <w:spacing w:val="-5"/>
                <w:sz w:val="16"/>
                <w:szCs w:val="16"/>
              </w:rPr>
              <w:t>Via Soffici, 11</w:t>
            </w:r>
          </w:p>
          <w:p w:rsidR="003E5C34" w:rsidRPr="00280049" w:rsidRDefault="003E5C34" w:rsidP="00280049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>LAT.:</w:t>
            </w:r>
            <w:r>
              <w:rPr>
                <w:rFonts w:cs="Garamond"/>
                <w:spacing w:val="-5"/>
                <w:sz w:val="16"/>
                <w:szCs w:val="16"/>
              </w:rPr>
              <w:t xml:space="preserve"> </w:t>
            </w:r>
            <w:r w:rsidRPr="00280049">
              <w:rPr>
                <w:rFonts w:cs="Garamond"/>
                <w:spacing w:val="-5"/>
                <w:sz w:val="16"/>
                <w:szCs w:val="16"/>
              </w:rPr>
              <w:t>43.81515871711993</w:t>
            </w:r>
          </w:p>
          <w:p w:rsidR="003E5C34" w:rsidRPr="00B147FE" w:rsidRDefault="003E5C34" w:rsidP="00280049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>LONG:</w:t>
            </w:r>
            <w:r>
              <w:t xml:space="preserve"> </w:t>
            </w:r>
            <w:r w:rsidRPr="00280049">
              <w:rPr>
                <w:rFonts w:cs="Garamond"/>
                <w:spacing w:val="-5"/>
                <w:sz w:val="16"/>
                <w:szCs w:val="16"/>
              </w:rPr>
              <w:t>11.0580886684861</w:t>
            </w:r>
            <w:r>
              <w:rPr>
                <w:rFonts w:cs="Garamond"/>
                <w:spacing w:val="-5"/>
                <w:sz w:val="16"/>
                <w:szCs w:val="16"/>
              </w:rPr>
              <w:t>1</w:t>
            </w:r>
          </w:p>
        </w:tc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B147FE" w:rsidRDefault="003E5C34" w:rsidP="00020D74">
            <w:pPr>
              <w:widowControl w:val="0"/>
              <w:spacing w:after="0" w:line="264" w:lineRule="auto"/>
              <w:jc w:val="center"/>
              <w:rPr>
                <w:rFonts w:cs="Garamond"/>
                <w:spacing w:val="-5"/>
                <w:sz w:val="16"/>
                <w:szCs w:val="16"/>
              </w:rPr>
            </w:pPr>
            <w:r>
              <w:rPr>
                <w:rFonts w:cs="Garamond"/>
                <w:spacing w:val="-5"/>
                <w:sz w:val="16"/>
                <w:szCs w:val="16"/>
              </w:rPr>
              <w:t>Comandante Polizia MunicipaledI Poggio a Caiano</w:t>
            </w:r>
          </w:p>
        </w:tc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020D74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020D74">
              <w:rPr>
                <w:rFonts w:cs="Garamond"/>
                <w:spacing w:val="-5"/>
                <w:sz w:val="16"/>
                <w:szCs w:val="16"/>
              </w:rPr>
              <w:t>Tel. 0558701278</w:t>
            </w:r>
          </w:p>
          <w:p w:rsidR="003E5C34" w:rsidRPr="00020D74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020D74">
              <w:rPr>
                <w:rFonts w:cs="Garamond"/>
                <w:spacing w:val="-5"/>
                <w:sz w:val="16"/>
                <w:szCs w:val="16"/>
              </w:rPr>
              <w:t xml:space="preserve">Cell. </w:t>
            </w:r>
            <w:r w:rsidRPr="008B4B88">
              <w:rPr>
                <w:rFonts w:cs="Garamond"/>
                <w:i/>
                <w:spacing w:val="-5"/>
                <w:sz w:val="16"/>
                <w:szCs w:val="16"/>
              </w:rPr>
              <w:t>Si veda applicativo  Soup-RT</w:t>
            </w:r>
          </w:p>
          <w:p w:rsidR="003E5C34" w:rsidRPr="00280049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  <w:lang w:val="en-GB"/>
              </w:rPr>
            </w:pPr>
            <w:r w:rsidRPr="00280049">
              <w:rPr>
                <w:rFonts w:cs="Garamond"/>
                <w:spacing w:val="-5"/>
                <w:sz w:val="16"/>
                <w:szCs w:val="16"/>
                <w:lang w:val="en-GB"/>
              </w:rPr>
              <w:t>Email: i.diteodoro@comune.poggio-a-caiano.po.it</w:t>
            </w:r>
          </w:p>
        </w:tc>
      </w:tr>
      <w:tr w:rsidR="003E5C34" w:rsidRPr="00020D74" w:rsidTr="00716F4D">
        <w:trPr>
          <w:trHeight w:val="536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B147FE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Distretto sanitario ASL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5C34" w:rsidRPr="00280049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280049">
              <w:rPr>
                <w:rFonts w:cs="Garamond"/>
                <w:spacing w:val="-5"/>
                <w:sz w:val="16"/>
                <w:szCs w:val="16"/>
              </w:rPr>
              <w:t>Via Lavarone 3/5 - 59100 Prato</w:t>
            </w:r>
          </w:p>
          <w:p w:rsidR="003E5C34" w:rsidRPr="00716F4D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>LAT.:</w:t>
            </w:r>
            <w:r>
              <w:rPr>
                <w:rFonts w:cs="Garamond"/>
                <w:spacing w:val="-5"/>
                <w:sz w:val="16"/>
                <w:szCs w:val="16"/>
              </w:rPr>
              <w:t xml:space="preserve"> </w:t>
            </w:r>
            <w:r w:rsidRPr="00716F4D">
              <w:rPr>
                <w:rFonts w:cs="Garamond"/>
                <w:spacing w:val="-5"/>
                <w:sz w:val="16"/>
                <w:szCs w:val="16"/>
              </w:rPr>
              <w:t>43.87512381627706</w:t>
            </w:r>
          </w:p>
          <w:p w:rsidR="003E5C34" w:rsidRPr="00280049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B147FE">
              <w:rPr>
                <w:rFonts w:cs="Garamond"/>
                <w:spacing w:val="-5"/>
                <w:sz w:val="16"/>
                <w:szCs w:val="16"/>
              </w:rPr>
              <w:t>LONG:</w:t>
            </w:r>
            <w:r>
              <w:t xml:space="preserve"> </w:t>
            </w:r>
            <w:r w:rsidRPr="00716F4D">
              <w:rPr>
                <w:rFonts w:cs="Garamond"/>
                <w:spacing w:val="-5"/>
                <w:sz w:val="16"/>
                <w:szCs w:val="16"/>
              </w:rPr>
              <w:t>11.087508785312606</w:t>
            </w:r>
          </w:p>
        </w:tc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B147FE" w:rsidRDefault="003E5C34" w:rsidP="00020D74">
            <w:pPr>
              <w:widowControl w:val="0"/>
              <w:spacing w:after="0" w:line="264" w:lineRule="auto"/>
              <w:jc w:val="center"/>
              <w:rPr>
                <w:rFonts w:cs="Garamond"/>
                <w:spacing w:val="-5"/>
                <w:sz w:val="16"/>
                <w:szCs w:val="16"/>
              </w:rPr>
            </w:pPr>
            <w:r>
              <w:rPr>
                <w:rFonts w:cs="Garamond"/>
                <w:spacing w:val="-5"/>
                <w:sz w:val="16"/>
                <w:szCs w:val="16"/>
              </w:rPr>
              <w:t>Direttore Società della Salute Area Pratese</w:t>
            </w:r>
          </w:p>
        </w:tc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5C34" w:rsidRPr="00020D74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020D74">
              <w:rPr>
                <w:rFonts w:cs="Garamond"/>
                <w:spacing w:val="-5"/>
                <w:sz w:val="16"/>
                <w:szCs w:val="16"/>
              </w:rPr>
              <w:t>Tel.</w:t>
            </w:r>
          </w:p>
          <w:p w:rsidR="003E5C34" w:rsidRPr="00020D74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020D74">
              <w:rPr>
                <w:rFonts w:cs="Garamond"/>
                <w:spacing w:val="-5"/>
                <w:sz w:val="16"/>
                <w:szCs w:val="16"/>
              </w:rPr>
              <w:t xml:space="preserve">Cell. </w:t>
            </w:r>
            <w:r w:rsidRPr="008B4B88">
              <w:rPr>
                <w:rFonts w:cs="Garamond"/>
                <w:i/>
                <w:spacing w:val="-5"/>
                <w:sz w:val="16"/>
                <w:szCs w:val="16"/>
              </w:rPr>
              <w:t>Si veda applicativo  Soup-RT</w:t>
            </w:r>
            <w:bookmarkStart w:id="0" w:name="_GoBack"/>
            <w:bookmarkEnd w:id="0"/>
          </w:p>
          <w:p w:rsidR="003E5C34" w:rsidRPr="00411FD1" w:rsidRDefault="003E5C34" w:rsidP="00B147FE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  <w:lang w:val="en-GB"/>
              </w:rPr>
            </w:pPr>
            <w:r w:rsidRPr="00411FD1">
              <w:rPr>
                <w:rFonts w:cs="Garamond"/>
                <w:spacing w:val="-5"/>
                <w:sz w:val="16"/>
                <w:szCs w:val="16"/>
                <w:lang w:val="en-GB"/>
              </w:rPr>
              <w:t>Email: dipartimento.prevenzione@uslcentro.toscana.it</w:t>
            </w:r>
          </w:p>
        </w:tc>
      </w:tr>
    </w:tbl>
    <w:p w:rsidR="003E5C34" w:rsidRPr="004F5988" w:rsidRDefault="003E5C34">
      <w:pPr>
        <w:rPr>
          <w:lang w:val="en-GB"/>
        </w:rPr>
      </w:pPr>
    </w:p>
    <w:p w:rsidR="003E5C34" w:rsidRDefault="003E5C34" w:rsidP="00B147FE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GESTORI SERVIZI ESSENZIALI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405"/>
        <w:gridCol w:w="1843"/>
        <w:gridCol w:w="3118"/>
        <w:gridCol w:w="2262"/>
      </w:tblGrid>
      <w:tr w:rsidR="003E5C34" w:rsidRPr="00873C50" w:rsidTr="00873C50">
        <w:tc>
          <w:tcPr>
            <w:tcW w:w="2405" w:type="dxa"/>
          </w:tcPr>
          <w:p w:rsidR="003E5C34" w:rsidRPr="00873C50" w:rsidRDefault="003E5C34" w:rsidP="00873C50">
            <w:pPr>
              <w:jc w:val="center"/>
              <w:rPr>
                <w:b/>
              </w:rPr>
            </w:pPr>
            <w:r w:rsidRPr="00873C50">
              <w:rPr>
                <w:b/>
              </w:rPr>
              <w:t>Servizio (indicare il gestore)</w:t>
            </w:r>
          </w:p>
        </w:tc>
        <w:tc>
          <w:tcPr>
            <w:tcW w:w="1843" w:type="dxa"/>
          </w:tcPr>
          <w:p w:rsidR="003E5C34" w:rsidRPr="00873C50" w:rsidRDefault="003E5C34" w:rsidP="00873C50">
            <w:pPr>
              <w:jc w:val="center"/>
              <w:rPr>
                <w:b/>
              </w:rPr>
            </w:pPr>
            <w:r w:rsidRPr="00873C50">
              <w:rPr>
                <w:b/>
              </w:rPr>
              <w:t>Localizzazione impianti (se rilevante)</w:t>
            </w:r>
          </w:p>
        </w:tc>
        <w:tc>
          <w:tcPr>
            <w:tcW w:w="3118" w:type="dxa"/>
          </w:tcPr>
          <w:p w:rsidR="003E5C34" w:rsidRPr="00873C50" w:rsidRDefault="003E5C34" w:rsidP="00873C50">
            <w:pPr>
              <w:jc w:val="center"/>
              <w:rPr>
                <w:b/>
              </w:rPr>
            </w:pPr>
            <w:r w:rsidRPr="00873C50">
              <w:rPr>
                <w:b/>
              </w:rPr>
              <w:t>Referente /Responsabile</w:t>
            </w:r>
          </w:p>
        </w:tc>
        <w:tc>
          <w:tcPr>
            <w:tcW w:w="2262" w:type="dxa"/>
          </w:tcPr>
          <w:p w:rsidR="003E5C34" w:rsidRPr="00873C50" w:rsidRDefault="003E5C34" w:rsidP="00873C50">
            <w:pPr>
              <w:jc w:val="center"/>
              <w:rPr>
                <w:b/>
              </w:rPr>
            </w:pPr>
            <w:r w:rsidRPr="00873C50">
              <w:rPr>
                <w:b/>
              </w:rPr>
              <w:t>Recapiti telefonici e mail</w:t>
            </w:r>
          </w:p>
        </w:tc>
      </w:tr>
      <w:tr w:rsidR="003E5C34" w:rsidRPr="00873C50" w:rsidTr="00984EDF">
        <w:trPr>
          <w:trHeight w:val="1168"/>
        </w:trPr>
        <w:tc>
          <w:tcPr>
            <w:tcW w:w="2405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  <w:r w:rsidRPr="00873C50">
              <w:rPr>
                <w:sz w:val="16"/>
                <w:szCs w:val="16"/>
              </w:rPr>
              <w:t>Rete distribuzione energia elettrica</w:t>
            </w:r>
            <w:r w:rsidRPr="00873C50">
              <w:rPr>
                <w:sz w:val="16"/>
                <w:szCs w:val="16"/>
              </w:rPr>
              <w:br/>
              <w:t>ENEL Distribuzione</w:t>
            </w:r>
          </w:p>
        </w:tc>
        <w:tc>
          <w:tcPr>
            <w:tcW w:w="1843" w:type="dxa"/>
          </w:tcPr>
          <w:p w:rsidR="003E5C34" w:rsidRPr="00873C50" w:rsidRDefault="003E5C34" w:rsidP="00873C50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>
              <w:rPr>
                <w:rFonts w:cs="Garamond"/>
                <w:spacing w:val="-5"/>
                <w:sz w:val="16"/>
                <w:szCs w:val="16"/>
              </w:rPr>
              <w:t xml:space="preserve">Via delle Fonti 264/C Prato </w:t>
            </w:r>
          </w:p>
          <w:p w:rsidR="003E5C34" w:rsidRPr="00716F4D" w:rsidRDefault="003E5C34" w:rsidP="00873C50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LAT.:</w:t>
            </w:r>
            <w:r>
              <w:rPr>
                <w:rFonts w:cs="Garamond"/>
                <w:spacing w:val="-5"/>
                <w:sz w:val="16"/>
                <w:szCs w:val="16"/>
              </w:rPr>
              <w:t xml:space="preserve"> 43.86021374452388</w:t>
            </w:r>
            <w:r w:rsidRPr="00716F4D">
              <w:rPr>
                <w:rFonts w:cs="Garamond"/>
                <w:spacing w:val="-5"/>
                <w:sz w:val="16"/>
                <w:szCs w:val="16"/>
              </w:rPr>
              <w:t xml:space="preserve"> </w:t>
            </w:r>
          </w:p>
          <w:p w:rsidR="003E5C34" w:rsidRPr="00873C50" w:rsidRDefault="003E5C34" w:rsidP="00716F4D">
            <w:pPr>
              <w:ind w:right="-108"/>
              <w:rPr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LONG:</w:t>
            </w:r>
            <w:r w:rsidRPr="00716F4D">
              <w:rPr>
                <w:rFonts w:cs="Garamond"/>
                <w:spacing w:val="-5"/>
                <w:sz w:val="16"/>
                <w:szCs w:val="16"/>
              </w:rPr>
              <w:t xml:space="preserve"> 11.10438853929535</w:t>
            </w:r>
          </w:p>
        </w:tc>
        <w:tc>
          <w:tcPr>
            <w:tcW w:w="3118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Responsabile Unità Territoriale Pistoia e Prato E-Distribuzione </w:t>
            </w:r>
          </w:p>
        </w:tc>
        <w:tc>
          <w:tcPr>
            <w:tcW w:w="2262" w:type="dxa"/>
          </w:tcPr>
          <w:p w:rsidR="003E5C34" w:rsidRDefault="003E5C34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Telefono numero verde 803500</w:t>
            </w:r>
          </w:p>
          <w:p w:rsidR="003E5C34" w:rsidRPr="00873C50" w:rsidRDefault="003E5C34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e-distribuzione@pec.e-distribuzione.it</w:t>
            </w:r>
          </w:p>
        </w:tc>
      </w:tr>
      <w:tr w:rsidR="003E5C34" w:rsidRPr="00873C50" w:rsidTr="00873C50">
        <w:tc>
          <w:tcPr>
            <w:tcW w:w="2405" w:type="dxa"/>
          </w:tcPr>
          <w:p w:rsidR="003E5C34" w:rsidRDefault="003E5C34">
            <w:pPr>
              <w:rPr>
                <w:sz w:val="16"/>
                <w:szCs w:val="16"/>
              </w:rPr>
            </w:pPr>
            <w:r w:rsidRPr="00873C50">
              <w:rPr>
                <w:sz w:val="16"/>
                <w:szCs w:val="16"/>
              </w:rPr>
              <w:t>Rete distribuzione gas</w:t>
            </w:r>
          </w:p>
          <w:p w:rsidR="003E5C34" w:rsidRPr="00873C50" w:rsidRDefault="003E5C34">
            <w:pPr>
              <w:rPr>
                <w:sz w:val="16"/>
                <w:szCs w:val="16"/>
              </w:rPr>
            </w:pPr>
            <w:r>
              <w:rPr>
                <w:rFonts w:cs="Garamond"/>
                <w:spacing w:val="-5"/>
                <w:sz w:val="16"/>
                <w:szCs w:val="16"/>
              </w:rPr>
              <w:t>Centria Reti gas</w:t>
            </w:r>
          </w:p>
        </w:tc>
        <w:tc>
          <w:tcPr>
            <w:tcW w:w="1843" w:type="dxa"/>
          </w:tcPr>
          <w:p w:rsidR="003E5C34" w:rsidRPr="00873C50" w:rsidRDefault="003E5C34" w:rsidP="00873C50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791413">
              <w:rPr>
                <w:rFonts w:cs="Garamond"/>
                <w:spacing w:val="-5"/>
                <w:sz w:val="16"/>
                <w:szCs w:val="16"/>
              </w:rPr>
              <w:t>via U. Panziera, 16 – 59100 Prato</w:t>
            </w:r>
          </w:p>
          <w:p w:rsidR="003E5C34" w:rsidRPr="00873C50" w:rsidRDefault="003E5C34" w:rsidP="00B147FE">
            <w:pPr>
              <w:rPr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LAT.:</w:t>
            </w:r>
            <w:r>
              <w:rPr>
                <w:rFonts w:cs="Garamond"/>
                <w:spacing w:val="-5"/>
                <w:sz w:val="16"/>
                <w:szCs w:val="16"/>
              </w:rPr>
              <w:t xml:space="preserve"> </w:t>
            </w:r>
            <w:r w:rsidRPr="00716F4D">
              <w:rPr>
                <w:rFonts w:cs="Garamond"/>
                <w:spacing w:val="-5"/>
                <w:sz w:val="16"/>
                <w:szCs w:val="16"/>
              </w:rPr>
              <w:t xml:space="preserve">43.86925690367559, </w:t>
            </w:r>
            <w:r w:rsidRPr="00873C50">
              <w:rPr>
                <w:rFonts w:cs="Garamond"/>
                <w:spacing w:val="-5"/>
                <w:sz w:val="16"/>
                <w:szCs w:val="16"/>
              </w:rPr>
              <w:t>LONG:</w:t>
            </w:r>
            <w:r>
              <w:rPr>
                <w:rFonts w:cs="Garamond"/>
                <w:spacing w:val="-5"/>
                <w:sz w:val="16"/>
                <w:szCs w:val="16"/>
              </w:rPr>
              <w:t xml:space="preserve"> </w:t>
            </w:r>
            <w:r w:rsidRPr="00716F4D">
              <w:rPr>
                <w:rFonts w:cs="Garamond"/>
                <w:spacing w:val="-5"/>
                <w:sz w:val="16"/>
                <w:szCs w:val="16"/>
              </w:rPr>
              <w:t>11.088761113753</w:t>
            </w:r>
            <w:r>
              <w:rPr>
                <w:rFonts w:cs="Garamond"/>
                <w:spacing w:val="-5"/>
                <w:sz w:val="16"/>
                <w:szCs w:val="16"/>
              </w:rPr>
              <w:t>4</w:t>
            </w:r>
          </w:p>
        </w:tc>
        <w:tc>
          <w:tcPr>
            <w:tcW w:w="3118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</w:p>
        </w:tc>
        <w:tc>
          <w:tcPr>
            <w:tcW w:w="2262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  <w:r w:rsidRPr="00791413">
              <w:rPr>
                <w:sz w:val="16"/>
                <w:szCs w:val="16"/>
              </w:rPr>
              <w:t xml:space="preserve">tel. </w:t>
            </w:r>
            <w:r>
              <w:rPr>
                <w:sz w:val="16"/>
                <w:szCs w:val="16"/>
              </w:rPr>
              <w:t xml:space="preserve">pronto intervento </w:t>
            </w:r>
            <w:r w:rsidRPr="00791413">
              <w:rPr>
                <w:sz w:val="16"/>
                <w:szCs w:val="16"/>
              </w:rPr>
              <w:t> </w:t>
            </w:r>
            <w:r>
              <w:rPr>
                <w:sz w:val="16"/>
                <w:szCs w:val="16"/>
              </w:rPr>
              <w:t xml:space="preserve"> 800982698 </w:t>
            </w:r>
          </w:p>
        </w:tc>
      </w:tr>
      <w:tr w:rsidR="003E5C34" w:rsidRPr="00873C50" w:rsidTr="00873C50">
        <w:tc>
          <w:tcPr>
            <w:tcW w:w="2405" w:type="dxa"/>
          </w:tcPr>
          <w:p w:rsidR="003E5C34" w:rsidRDefault="003E5C34">
            <w:pPr>
              <w:rPr>
                <w:sz w:val="16"/>
                <w:szCs w:val="16"/>
              </w:rPr>
            </w:pPr>
            <w:r w:rsidRPr="00873C50">
              <w:rPr>
                <w:sz w:val="16"/>
                <w:szCs w:val="16"/>
              </w:rPr>
              <w:t>Rete distribuzione acqua e Servizio Idrico Integrato</w:t>
            </w:r>
          </w:p>
          <w:p w:rsidR="003E5C34" w:rsidRPr="00873C50" w:rsidRDefault="003E5C34">
            <w:pPr>
              <w:rPr>
                <w:sz w:val="16"/>
                <w:szCs w:val="16"/>
              </w:rPr>
            </w:pPr>
            <w:r>
              <w:rPr>
                <w:rFonts w:cs="Garamond"/>
                <w:spacing w:val="-5"/>
                <w:sz w:val="16"/>
                <w:szCs w:val="16"/>
              </w:rPr>
              <w:t>Publiacqua SPA</w:t>
            </w:r>
          </w:p>
        </w:tc>
        <w:tc>
          <w:tcPr>
            <w:tcW w:w="1843" w:type="dxa"/>
          </w:tcPr>
          <w:p w:rsidR="003E5C34" w:rsidRPr="00873C50" w:rsidRDefault="003E5C34" w:rsidP="00873C50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Piazza Mercatale 94 Prato </w:t>
            </w:r>
          </w:p>
          <w:p w:rsidR="003E5C34" w:rsidRPr="00716F4D" w:rsidRDefault="003E5C34" w:rsidP="00873C50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LAT.:</w:t>
            </w:r>
            <w:r>
              <w:t xml:space="preserve"> </w:t>
            </w:r>
            <w:r>
              <w:rPr>
                <w:rFonts w:cs="Garamond"/>
                <w:spacing w:val="-5"/>
                <w:sz w:val="16"/>
                <w:szCs w:val="16"/>
              </w:rPr>
              <w:t>43.88086153874361</w:t>
            </w:r>
            <w:r w:rsidRPr="00716F4D">
              <w:rPr>
                <w:rFonts w:cs="Garamond"/>
                <w:spacing w:val="-5"/>
                <w:sz w:val="16"/>
                <w:szCs w:val="16"/>
              </w:rPr>
              <w:t xml:space="preserve"> </w:t>
            </w:r>
          </w:p>
          <w:p w:rsidR="003E5C34" w:rsidRPr="00873C50" w:rsidRDefault="003E5C34" w:rsidP="00B147FE">
            <w:pPr>
              <w:rPr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LONG:</w:t>
            </w:r>
            <w:r w:rsidRPr="00716F4D">
              <w:rPr>
                <w:rFonts w:cs="Garamond"/>
                <w:spacing w:val="-5"/>
                <w:sz w:val="16"/>
                <w:szCs w:val="16"/>
              </w:rPr>
              <w:t xml:space="preserve"> 11.101879737842</w:t>
            </w:r>
            <w:r>
              <w:rPr>
                <w:rFonts w:cs="Garamond"/>
                <w:spacing w:val="-5"/>
                <w:sz w:val="16"/>
                <w:szCs w:val="16"/>
              </w:rPr>
              <w:t>3</w:t>
            </w:r>
          </w:p>
        </w:tc>
        <w:tc>
          <w:tcPr>
            <w:tcW w:w="3118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</w:p>
        </w:tc>
        <w:tc>
          <w:tcPr>
            <w:tcW w:w="2262" w:type="dxa"/>
          </w:tcPr>
          <w:p w:rsidR="003E5C34" w:rsidRDefault="003E5C34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Telefono Numero verde 800238238</w:t>
            </w:r>
          </w:p>
          <w:p w:rsidR="003E5C34" w:rsidRPr="00873C50" w:rsidRDefault="003E5C34">
            <w:pPr>
              <w:rPr>
                <w:sz w:val="16"/>
                <w:szCs w:val="16"/>
              </w:rPr>
            </w:pPr>
            <w:r w:rsidRPr="00791413">
              <w:rPr>
                <w:sz w:val="16"/>
                <w:szCs w:val="16"/>
              </w:rPr>
              <w:t>055688903</w:t>
            </w:r>
          </w:p>
        </w:tc>
      </w:tr>
      <w:tr w:rsidR="003E5C34" w:rsidRPr="00873C50" w:rsidTr="00873C50">
        <w:tc>
          <w:tcPr>
            <w:tcW w:w="2405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  <w:r w:rsidRPr="00873C50">
              <w:rPr>
                <w:sz w:val="16"/>
                <w:szCs w:val="16"/>
              </w:rPr>
              <w:t xml:space="preserve">Rete telefonica </w:t>
            </w:r>
          </w:p>
        </w:tc>
        <w:tc>
          <w:tcPr>
            <w:tcW w:w="1843" w:type="dxa"/>
          </w:tcPr>
          <w:p w:rsidR="003E5C34" w:rsidRPr="00873C50" w:rsidRDefault="003E5C34" w:rsidP="00873C50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</w:p>
          <w:p w:rsidR="003E5C34" w:rsidRPr="00873C50" w:rsidRDefault="003E5C34" w:rsidP="00873C50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LAT.:</w:t>
            </w:r>
          </w:p>
          <w:p w:rsidR="003E5C34" w:rsidRPr="00873C50" w:rsidRDefault="003E5C34" w:rsidP="00B147FE">
            <w:pPr>
              <w:rPr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LONG:</w:t>
            </w:r>
          </w:p>
        </w:tc>
        <w:tc>
          <w:tcPr>
            <w:tcW w:w="3118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</w:p>
        </w:tc>
        <w:tc>
          <w:tcPr>
            <w:tcW w:w="2262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</w:p>
        </w:tc>
      </w:tr>
      <w:tr w:rsidR="003E5C34" w:rsidRPr="00873C50" w:rsidTr="00873C50">
        <w:tc>
          <w:tcPr>
            <w:tcW w:w="2405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</w:tcPr>
          <w:p w:rsidR="003E5C34" w:rsidRPr="00873C50" w:rsidRDefault="003E5C34" w:rsidP="00873C50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</w:p>
          <w:p w:rsidR="003E5C34" w:rsidRPr="00873C50" w:rsidRDefault="003E5C34" w:rsidP="00873C50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LAT.:</w:t>
            </w:r>
          </w:p>
          <w:p w:rsidR="003E5C34" w:rsidRPr="00873C50" w:rsidRDefault="003E5C34" w:rsidP="00B147FE">
            <w:pPr>
              <w:rPr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LONG:</w:t>
            </w:r>
          </w:p>
        </w:tc>
        <w:tc>
          <w:tcPr>
            <w:tcW w:w="3118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</w:p>
        </w:tc>
        <w:tc>
          <w:tcPr>
            <w:tcW w:w="2262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</w:p>
        </w:tc>
      </w:tr>
      <w:tr w:rsidR="003E5C34" w:rsidRPr="00873C50" w:rsidTr="00873C50">
        <w:tc>
          <w:tcPr>
            <w:tcW w:w="2405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</w:tcPr>
          <w:p w:rsidR="003E5C34" w:rsidRPr="00873C50" w:rsidRDefault="003E5C34" w:rsidP="00873C50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</w:p>
          <w:p w:rsidR="003E5C34" w:rsidRPr="00873C50" w:rsidRDefault="003E5C34" w:rsidP="00873C50">
            <w:pPr>
              <w:widowControl w:val="0"/>
              <w:spacing w:after="0" w:line="264" w:lineRule="auto"/>
              <w:rPr>
                <w:rFonts w:cs="Garamond"/>
                <w:spacing w:val="-5"/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LAT.:</w:t>
            </w:r>
          </w:p>
          <w:p w:rsidR="003E5C34" w:rsidRPr="00873C50" w:rsidRDefault="003E5C34" w:rsidP="00B147FE">
            <w:pPr>
              <w:rPr>
                <w:sz w:val="16"/>
                <w:szCs w:val="16"/>
              </w:rPr>
            </w:pPr>
            <w:r w:rsidRPr="00873C50">
              <w:rPr>
                <w:rFonts w:cs="Garamond"/>
                <w:spacing w:val="-5"/>
                <w:sz w:val="16"/>
                <w:szCs w:val="16"/>
              </w:rPr>
              <w:t>LONG:</w:t>
            </w:r>
          </w:p>
        </w:tc>
        <w:tc>
          <w:tcPr>
            <w:tcW w:w="3118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</w:p>
        </w:tc>
        <w:tc>
          <w:tcPr>
            <w:tcW w:w="2262" w:type="dxa"/>
          </w:tcPr>
          <w:p w:rsidR="003E5C34" w:rsidRPr="00873C50" w:rsidRDefault="003E5C34">
            <w:pPr>
              <w:rPr>
                <w:sz w:val="16"/>
                <w:szCs w:val="16"/>
              </w:rPr>
            </w:pPr>
          </w:p>
        </w:tc>
      </w:tr>
    </w:tbl>
    <w:p w:rsidR="003E5C34" w:rsidRDefault="003E5C34"/>
    <w:sectPr w:rsidR="003E5C34" w:rsidSect="00D9134E">
      <w:pgSz w:w="11906" w:h="16838"/>
      <w:pgMar w:top="1417" w:right="1134" w:bottom="1134" w:left="1134" w:header="0" w:footer="0" w:gutter="0"/>
      <w:cols w:space="720"/>
      <w:formProt w:val="0"/>
      <w:docGrid w:linePitch="360" w:charSpace="409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Liberation Sans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Lucida Sans">
    <w:altName w:val="Lucida Sans Unicode"/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rowallia New">
    <w:altName w:val="Browallia New"/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defaultTabStop w:val="708"/>
  <w:autoHyphenation/>
  <w:hyphenationZone w:val="283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32925"/>
    <w:rsid w:val="00020D74"/>
    <w:rsid w:val="00032925"/>
    <w:rsid w:val="00182B17"/>
    <w:rsid w:val="00192297"/>
    <w:rsid w:val="0021667C"/>
    <w:rsid w:val="00280049"/>
    <w:rsid w:val="0028573A"/>
    <w:rsid w:val="002D6450"/>
    <w:rsid w:val="002E4747"/>
    <w:rsid w:val="00314D46"/>
    <w:rsid w:val="00320C85"/>
    <w:rsid w:val="003315A0"/>
    <w:rsid w:val="00396DBB"/>
    <w:rsid w:val="003A6E77"/>
    <w:rsid w:val="003C766E"/>
    <w:rsid w:val="003E5C34"/>
    <w:rsid w:val="00411FD1"/>
    <w:rsid w:val="004679BF"/>
    <w:rsid w:val="004F5988"/>
    <w:rsid w:val="005156EF"/>
    <w:rsid w:val="00537A5F"/>
    <w:rsid w:val="005841B2"/>
    <w:rsid w:val="005C64CB"/>
    <w:rsid w:val="005D00EA"/>
    <w:rsid w:val="005D0C32"/>
    <w:rsid w:val="005E2C73"/>
    <w:rsid w:val="006173D3"/>
    <w:rsid w:val="00674751"/>
    <w:rsid w:val="006D7D99"/>
    <w:rsid w:val="006E5771"/>
    <w:rsid w:val="0070616F"/>
    <w:rsid w:val="00716F4D"/>
    <w:rsid w:val="00743B17"/>
    <w:rsid w:val="00791413"/>
    <w:rsid w:val="007F05D8"/>
    <w:rsid w:val="00827901"/>
    <w:rsid w:val="00873C50"/>
    <w:rsid w:val="008B4B88"/>
    <w:rsid w:val="00934FEC"/>
    <w:rsid w:val="00960E5F"/>
    <w:rsid w:val="009823C5"/>
    <w:rsid w:val="00984EDF"/>
    <w:rsid w:val="00A30047"/>
    <w:rsid w:val="00A65128"/>
    <w:rsid w:val="00A824FF"/>
    <w:rsid w:val="00B10296"/>
    <w:rsid w:val="00B147FE"/>
    <w:rsid w:val="00C20770"/>
    <w:rsid w:val="00CA68E9"/>
    <w:rsid w:val="00CD0B06"/>
    <w:rsid w:val="00D9134E"/>
    <w:rsid w:val="00DB34CA"/>
    <w:rsid w:val="00DC160C"/>
    <w:rsid w:val="00E3240E"/>
    <w:rsid w:val="00FE1A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24FF"/>
    <w:pPr>
      <w:suppressAutoHyphens/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rsid w:val="00A824FF"/>
    <w:rPr>
      <w:rFonts w:cs="Times New Roman"/>
      <w:sz w:val="16"/>
      <w:szCs w:val="16"/>
    </w:rPr>
  </w:style>
  <w:style w:type="character" w:customStyle="1" w:styleId="CommentTextChar">
    <w:name w:val="Comment Text Char"/>
    <w:uiPriority w:val="99"/>
    <w:semiHidden/>
    <w:locked/>
    <w:rsid w:val="00A824FF"/>
    <w:rPr>
      <w:sz w:val="20"/>
    </w:rPr>
  </w:style>
  <w:style w:type="character" w:customStyle="1" w:styleId="CommentSubjectChar">
    <w:name w:val="Comment Subject Char"/>
    <w:uiPriority w:val="99"/>
    <w:semiHidden/>
    <w:locked/>
    <w:rsid w:val="00A824FF"/>
    <w:rPr>
      <w:b/>
      <w:sz w:val="20"/>
    </w:rPr>
  </w:style>
  <w:style w:type="character" w:customStyle="1" w:styleId="BalloonTextChar">
    <w:name w:val="Balloon Text Char"/>
    <w:uiPriority w:val="99"/>
    <w:semiHidden/>
    <w:locked/>
    <w:rsid w:val="00A824FF"/>
    <w:rPr>
      <w:rFonts w:ascii="Segoe UI" w:hAnsi="Segoe UI"/>
      <w:sz w:val="18"/>
    </w:rPr>
  </w:style>
  <w:style w:type="paragraph" w:styleId="Title">
    <w:name w:val="Title"/>
    <w:basedOn w:val="Normal"/>
    <w:next w:val="BodyText"/>
    <w:link w:val="TitleChar"/>
    <w:uiPriority w:val="99"/>
    <w:qFormat/>
    <w:rsid w:val="00D9134E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99"/>
    <w:locked/>
    <w:rsid w:val="0021667C"/>
    <w:rPr>
      <w:rFonts w:ascii="Cambria" w:hAnsi="Cambria" w:cs="Times New Roman"/>
      <w:b/>
      <w:bCs/>
      <w:kern w:val="28"/>
      <w:sz w:val="32"/>
      <w:szCs w:val="32"/>
      <w:lang w:eastAsia="en-US"/>
    </w:rPr>
  </w:style>
  <w:style w:type="paragraph" w:styleId="BodyText">
    <w:name w:val="Body Text"/>
    <w:basedOn w:val="Normal"/>
    <w:link w:val="BodyTextChar"/>
    <w:uiPriority w:val="99"/>
    <w:rsid w:val="00D9134E"/>
    <w:pPr>
      <w:spacing w:after="14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21667C"/>
    <w:rPr>
      <w:rFonts w:cs="Times New Roman"/>
      <w:lang w:eastAsia="en-US"/>
    </w:rPr>
  </w:style>
  <w:style w:type="paragraph" w:styleId="List">
    <w:name w:val="List"/>
    <w:basedOn w:val="BodyText"/>
    <w:uiPriority w:val="99"/>
    <w:rsid w:val="00D9134E"/>
    <w:rPr>
      <w:rFonts w:cs="Lucida Sans"/>
    </w:rPr>
  </w:style>
  <w:style w:type="paragraph" w:styleId="Caption">
    <w:name w:val="caption"/>
    <w:basedOn w:val="Normal"/>
    <w:uiPriority w:val="99"/>
    <w:qFormat/>
    <w:rsid w:val="00D9134E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basedOn w:val="Normal"/>
    <w:uiPriority w:val="99"/>
    <w:rsid w:val="00D9134E"/>
    <w:pPr>
      <w:suppressLineNumbers/>
    </w:pPr>
    <w:rPr>
      <w:rFonts w:cs="Lucida Sans"/>
    </w:rPr>
  </w:style>
  <w:style w:type="paragraph" w:styleId="CommentText">
    <w:name w:val="annotation text"/>
    <w:basedOn w:val="Normal"/>
    <w:link w:val="CommentTextChar1"/>
    <w:uiPriority w:val="99"/>
    <w:semiHidden/>
    <w:rsid w:val="00A824FF"/>
    <w:pPr>
      <w:spacing w:line="240" w:lineRule="auto"/>
    </w:pPr>
    <w:rPr>
      <w:rFonts w:cs="Times New Roman"/>
      <w:sz w:val="20"/>
      <w:szCs w:val="20"/>
      <w:lang w:eastAsia="it-IT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locked/>
    <w:rsid w:val="0021667C"/>
    <w:rPr>
      <w:rFonts w:cs="Times New Roman"/>
      <w:sz w:val="20"/>
      <w:szCs w:val="20"/>
      <w:lang w:eastAsia="en-US"/>
    </w:rPr>
  </w:style>
  <w:style w:type="paragraph" w:styleId="CommentSubject">
    <w:name w:val="annotation subject"/>
    <w:basedOn w:val="CommentText"/>
    <w:next w:val="CommentText"/>
    <w:link w:val="CommentSubjectChar1"/>
    <w:uiPriority w:val="99"/>
    <w:semiHidden/>
    <w:rsid w:val="00A824FF"/>
    <w:rPr>
      <w:b/>
      <w:bCs/>
    </w:rPr>
  </w:style>
  <w:style w:type="character" w:customStyle="1" w:styleId="CommentSubjectChar1">
    <w:name w:val="Comment Subject Char1"/>
    <w:basedOn w:val="CommentTextChar"/>
    <w:link w:val="CommentSubject"/>
    <w:uiPriority w:val="99"/>
    <w:semiHidden/>
    <w:locked/>
    <w:rsid w:val="0021667C"/>
    <w:rPr>
      <w:rFonts w:cs="Times New Roman"/>
      <w:b/>
      <w:bCs/>
      <w:szCs w:val="20"/>
      <w:lang w:eastAsia="en-US"/>
    </w:rPr>
  </w:style>
  <w:style w:type="paragraph" w:styleId="BalloonText">
    <w:name w:val="Balloon Text"/>
    <w:basedOn w:val="Normal"/>
    <w:link w:val="BalloonTextChar1"/>
    <w:uiPriority w:val="99"/>
    <w:semiHidden/>
    <w:rsid w:val="00A824FF"/>
    <w:pPr>
      <w:spacing w:after="0" w:line="240" w:lineRule="auto"/>
    </w:pPr>
    <w:rPr>
      <w:rFonts w:ascii="Segoe UI" w:hAnsi="Segoe UI" w:cs="Times New Roman"/>
      <w:sz w:val="18"/>
      <w:szCs w:val="18"/>
      <w:lang w:eastAsia="it-IT"/>
    </w:rPr>
  </w:style>
  <w:style w:type="character" w:customStyle="1" w:styleId="BalloonTextChar1">
    <w:name w:val="Balloon Text Char1"/>
    <w:basedOn w:val="DefaultParagraphFont"/>
    <w:link w:val="BalloonText"/>
    <w:uiPriority w:val="99"/>
    <w:semiHidden/>
    <w:locked/>
    <w:rsid w:val="0021667C"/>
    <w:rPr>
      <w:rFonts w:ascii="Times New Roman" w:hAnsi="Times New Roman" w:cs="Times New Roman"/>
      <w:sz w:val="2"/>
      <w:lang w:eastAsia="en-US"/>
    </w:rPr>
  </w:style>
  <w:style w:type="table" w:styleId="TableGrid">
    <w:name w:val="Table Grid"/>
    <w:basedOn w:val="TableNormal"/>
    <w:uiPriority w:val="99"/>
    <w:rsid w:val="00B147F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0380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80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380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380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9</TotalTime>
  <Pages>3</Pages>
  <Words>345</Words>
  <Characters>1967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Fed</dc:creator>
  <cp:keywords/>
  <dc:description/>
  <cp:lastModifiedBy>cpac135</cp:lastModifiedBy>
  <cp:revision>3</cp:revision>
  <dcterms:created xsi:type="dcterms:W3CDTF">2025-08-02T08:35:00Z</dcterms:created>
  <dcterms:modified xsi:type="dcterms:W3CDTF">2025-09-08T13:42:00Z</dcterms:modified>
</cp:coreProperties>
</file>